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B4C" w:rsidRPr="00516466" w:rsidRDefault="002A1B4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2A1B4C" w:rsidRPr="00516466" w:rsidRDefault="002A1B4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2A1B4C" w:rsidRDefault="002A1B4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2A1B4C" w:rsidRDefault="002A1B4C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2A1B4C" w:rsidRPr="009D09E6" w:rsidRDefault="002A1B4C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ЗП Калоян Валентинов Кънчев</w:t>
      </w:r>
    </w:p>
    <w:p w:rsidR="002A1B4C" w:rsidRPr="00D63FC0" w:rsidRDefault="002A1B4C" w:rsidP="006F26FC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Пловдив</w:t>
      </w:r>
      <w:r w:rsidRPr="00D63FC0">
        <w:rPr>
          <w:rFonts w:ascii="Verdana" w:hAnsi="Verdana"/>
          <w:lang w:val="bg-BG"/>
        </w:rPr>
        <w:t>, ул.</w:t>
      </w:r>
      <w:r>
        <w:rPr>
          <w:rFonts w:ascii="Verdana" w:hAnsi="Verdana"/>
          <w:lang w:val="bg-BG"/>
        </w:rPr>
        <w:t xml:space="preserve"> „Трапезица“</w:t>
      </w:r>
      <w:r w:rsidRPr="00D63FC0">
        <w:rPr>
          <w:rFonts w:ascii="Verdana" w:hAnsi="Verdana"/>
          <w:lang w:val="bg-BG"/>
        </w:rPr>
        <w:t xml:space="preserve"> № </w:t>
      </w:r>
      <w:r>
        <w:rPr>
          <w:rFonts w:ascii="Verdana" w:hAnsi="Verdana"/>
          <w:lang w:val="bg-BG"/>
        </w:rPr>
        <w:t>19</w:t>
      </w:r>
    </w:p>
    <w:p w:rsidR="002A1B4C" w:rsidRDefault="002A1B4C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Марица</w:t>
      </w:r>
    </w:p>
    <w:p w:rsidR="002A1B4C" w:rsidRDefault="002A1B4C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с.Калековец</w:t>
      </w:r>
    </w:p>
    <w:p w:rsidR="002A1B4C" w:rsidRPr="009D09E6" w:rsidRDefault="002A1B4C" w:rsidP="006C0EC4">
      <w:pPr>
        <w:ind w:right="240"/>
        <w:jc w:val="both"/>
        <w:rPr>
          <w:rFonts w:ascii="Verdana" w:hAnsi="Verdana"/>
          <w:b/>
          <w:lang w:val="ru-RU"/>
        </w:rPr>
      </w:pPr>
      <w:r w:rsidRPr="009D09E6">
        <w:rPr>
          <w:rFonts w:ascii="Verdana" w:hAnsi="Verdana"/>
          <w:b/>
          <w:lang w:val="ru-RU"/>
        </w:rPr>
        <w:t>БД ИБР гр. Пловдив</w:t>
      </w:r>
    </w:p>
    <w:p w:rsidR="002A1B4C" w:rsidRDefault="002A1B4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2A1B4C" w:rsidRPr="00516466" w:rsidRDefault="002A1B4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2A1B4C" w:rsidRDefault="002A1B4C" w:rsidP="00D63FC0">
      <w:pPr>
        <w:ind w:right="282"/>
        <w:jc w:val="both"/>
        <w:rPr>
          <w:rFonts w:ascii="Verdana" w:hAnsi="Verdana"/>
          <w:lang w:val="bg-BG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ОВОС-11</w:t>
      </w:r>
      <w:r w:rsidRPr="00BF1A7F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06</w:t>
      </w:r>
      <w:r w:rsidRPr="00BF1A7F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01</w:t>
      </w:r>
      <w:r w:rsidRPr="00BF1A7F">
        <w:rPr>
          <w:rFonts w:ascii="Verdana" w:hAnsi="Verdana"/>
          <w:bCs/>
          <w:lang w:val="bg-BG"/>
        </w:rPr>
        <w:t>.201</w:t>
      </w:r>
      <w:r>
        <w:rPr>
          <w:rFonts w:ascii="Verdana" w:hAnsi="Verdana"/>
          <w:bCs/>
          <w:lang w:val="bg-BG"/>
        </w:rPr>
        <w:t>4</w:t>
      </w:r>
      <w:r w:rsidRPr="00BF1A7F">
        <w:rPr>
          <w:rFonts w:ascii="Verdana" w:hAnsi="Verdana"/>
          <w:bCs/>
          <w:lang w:val="bg-BG"/>
        </w:rPr>
        <w:t xml:space="preserve">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BodyTextChar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>„</w:t>
      </w:r>
      <w:r w:rsidRPr="008030EF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зграждане на сондажен кладенец за напояване на биологична овощна градина- ябълки“ </w:t>
      </w:r>
      <w:r w:rsidRPr="00D63FC0">
        <w:rPr>
          <w:rFonts w:ascii="Verdana" w:hAnsi="Verdana"/>
          <w:lang w:val="bg-BG"/>
        </w:rPr>
        <w:t>в</w:t>
      </w:r>
      <w:r>
        <w:rPr>
          <w:rFonts w:ascii="Verdana" w:hAnsi="Verdana"/>
          <w:lang w:val="bg-BG"/>
        </w:rPr>
        <w:t xml:space="preserve"> имот № 35300.3.34, землище с.Калековец, община Марица.</w:t>
      </w:r>
    </w:p>
    <w:p w:rsidR="002A1B4C" w:rsidRPr="00D63FC0" w:rsidRDefault="002A1B4C" w:rsidP="00D63FC0">
      <w:pPr>
        <w:ind w:right="282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2A1B4C" w:rsidRPr="008030EF" w:rsidRDefault="002A1B4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8030EF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г-н Кънчев</w:t>
      </w:r>
      <w:r w:rsidRPr="008030EF">
        <w:rPr>
          <w:rFonts w:ascii="Verdana" w:hAnsi="Verdana"/>
          <w:bCs/>
          <w:lang w:val="bg-BG"/>
        </w:rPr>
        <w:t xml:space="preserve">, </w:t>
      </w:r>
    </w:p>
    <w:p w:rsidR="002A1B4C" w:rsidRPr="00516466" w:rsidRDefault="002A1B4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2A1B4C" w:rsidRPr="00516466" w:rsidRDefault="002A1B4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2A1B4C" w:rsidRPr="00516466" w:rsidRDefault="002A1B4C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2A1B4C" w:rsidRPr="00516466" w:rsidRDefault="002A1B4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10, буква </w:t>
      </w:r>
      <w:r>
        <w:rPr>
          <w:rFonts w:ascii="Verdana" w:hAnsi="Verdana"/>
          <w:lang w:val="bg-BG"/>
        </w:rPr>
        <w:t>„н”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2A1B4C" w:rsidRPr="00516466" w:rsidRDefault="002A1B4C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Марица и с.Калековец.</w:t>
      </w:r>
    </w:p>
    <w:p w:rsidR="002A1B4C" w:rsidRPr="00516466" w:rsidRDefault="002A1B4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2A1B4C" w:rsidRPr="00516466" w:rsidRDefault="002A1B4C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>
        <w:rPr>
          <w:rFonts w:ascii="Verdana" w:hAnsi="Verdana"/>
          <w:lang w:val="bg-BG"/>
        </w:rPr>
        <w:t>).</w:t>
      </w:r>
    </w:p>
    <w:p w:rsidR="002A1B4C" w:rsidRPr="00516466" w:rsidRDefault="002A1B4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2A1B4C" w:rsidRPr="00516466" w:rsidRDefault="002A1B4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2A1B4C" w:rsidRPr="00516466" w:rsidRDefault="002A1B4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2A1B4C" w:rsidRPr="00516466" w:rsidRDefault="002A1B4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2A1B4C" w:rsidRPr="00516466" w:rsidRDefault="002A1B4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2A1B4C" w:rsidRPr="00BD3E37" w:rsidRDefault="002A1B4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0000429 „Река Стряма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2A1B4C" w:rsidRPr="00516466" w:rsidRDefault="002A1B4C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2A1B4C" w:rsidRPr="00516466" w:rsidRDefault="002A1B4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2A1B4C" w:rsidRPr="00516466" w:rsidRDefault="002A1B4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2A1B4C" w:rsidRPr="00516466" w:rsidRDefault="002A1B4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2A1B4C" w:rsidRPr="00516466" w:rsidRDefault="002A1B4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A1B4C" w:rsidRPr="00516466" w:rsidRDefault="002A1B4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A1B4C" w:rsidRDefault="002A1B4C" w:rsidP="00516466">
      <w:pPr>
        <w:ind w:right="566"/>
        <w:jc w:val="both"/>
        <w:rPr>
          <w:rFonts w:ascii="Verdana" w:hAnsi="Verdana"/>
          <w:lang w:val="ru-RU"/>
        </w:rPr>
      </w:pPr>
    </w:p>
    <w:p w:rsidR="002A1B4C" w:rsidRDefault="002A1B4C" w:rsidP="00516466">
      <w:pPr>
        <w:ind w:right="566"/>
        <w:jc w:val="both"/>
        <w:rPr>
          <w:rFonts w:ascii="Verdana" w:hAnsi="Verdana"/>
          <w:lang w:val="ru-RU"/>
        </w:rPr>
      </w:pPr>
    </w:p>
    <w:p w:rsidR="002A1B4C" w:rsidRDefault="002A1B4C" w:rsidP="00516466">
      <w:pPr>
        <w:ind w:right="566"/>
        <w:jc w:val="both"/>
        <w:rPr>
          <w:rFonts w:ascii="Verdana" w:hAnsi="Verdana"/>
          <w:lang w:val="ru-RU"/>
        </w:rPr>
      </w:pPr>
    </w:p>
    <w:p w:rsidR="002A1B4C" w:rsidRPr="00516466" w:rsidRDefault="002A1B4C" w:rsidP="00516466">
      <w:pPr>
        <w:ind w:right="566"/>
        <w:jc w:val="both"/>
        <w:rPr>
          <w:rFonts w:ascii="Verdana" w:hAnsi="Verdana"/>
          <w:lang w:val="ru-RU"/>
        </w:rPr>
      </w:pPr>
    </w:p>
    <w:p w:rsidR="002A1B4C" w:rsidRPr="00516466" w:rsidRDefault="002A1B4C" w:rsidP="006C0EC4">
      <w:pPr>
        <w:ind w:right="240"/>
        <w:jc w:val="both"/>
        <w:rPr>
          <w:rFonts w:ascii="Verdana" w:hAnsi="Verdana"/>
          <w:lang w:val="ru-RU"/>
        </w:rPr>
      </w:pPr>
    </w:p>
    <w:p w:rsidR="002A1B4C" w:rsidRDefault="002A1B4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A1B4C" w:rsidRDefault="002A1B4C" w:rsidP="001C479F">
      <w:pPr>
        <w:jc w:val="both"/>
        <w:rPr>
          <w:rFonts w:ascii="Verdana" w:hAnsi="Verdana"/>
          <w:b/>
          <w:lang w:val="ru-RU"/>
        </w:rPr>
      </w:pPr>
    </w:p>
    <w:p w:rsidR="002A1B4C" w:rsidRDefault="002A1B4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2A1B4C" w:rsidRDefault="002A1B4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2A1B4C" w:rsidRDefault="002A1B4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2A1B4C" w:rsidRPr="00D31B84" w:rsidRDefault="002A1B4C" w:rsidP="00DC7263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bookmarkStart w:id="0" w:name="_GoBack"/>
      <w:bookmarkEnd w:id="0"/>
      <w:r>
        <w:rPr>
          <w:rFonts w:ascii="Verdana" w:hAnsi="Verdana"/>
          <w:bCs/>
        </w:rPr>
        <w:t xml:space="preserve">           </w:t>
      </w: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</w:t>
      </w:r>
      <w:r w:rsidRPr="00D31B84">
        <w:rPr>
          <w:rFonts w:ascii="Verdana" w:hAnsi="Verdana"/>
          <w:bCs/>
        </w:rPr>
        <w:t xml:space="preserve"> Изготвили:   ..............</w:t>
      </w:r>
    </w:p>
    <w:p w:rsidR="002A1B4C" w:rsidRPr="00D31B84" w:rsidRDefault="002A1B4C" w:rsidP="00DC7263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     А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Станева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</w:t>
      </w:r>
      <w:r w:rsidRPr="00D31B84">
        <w:rPr>
          <w:rFonts w:ascii="Verdana" w:hAnsi="Verdana"/>
          <w:bCs/>
        </w:rPr>
        <w:t>експерт</w:t>
      </w:r>
    </w:p>
    <w:p w:rsidR="002A1B4C" w:rsidRPr="00D31B84" w:rsidRDefault="002A1B4C" w:rsidP="00DC7263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</w:t>
      </w:r>
      <w:r w:rsidRPr="00D31B84">
        <w:rPr>
          <w:rFonts w:ascii="Verdana" w:hAnsi="Verdana"/>
          <w:bCs/>
        </w:rPr>
        <w:t>.............</w:t>
      </w:r>
    </w:p>
    <w:p w:rsidR="002A1B4C" w:rsidRPr="00D31B84" w:rsidRDefault="002A1B4C" w:rsidP="00DC7263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Н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Иса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 експерт</w:t>
      </w:r>
    </w:p>
    <w:p w:rsidR="002A1B4C" w:rsidRDefault="002A1B4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2A1B4C" w:rsidSect="00BF1A7F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B4C" w:rsidRDefault="002A1B4C">
      <w:r>
        <w:separator/>
      </w:r>
    </w:p>
  </w:endnote>
  <w:endnote w:type="continuationSeparator" w:id="0">
    <w:p w:rsidR="002A1B4C" w:rsidRDefault="002A1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B4C" w:rsidRDefault="002A1B4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2A1B4C" w:rsidRDefault="002A1B4C" w:rsidP="0022049F">
                <w:pPr>
                  <w:jc w:val="both"/>
                </w:pPr>
                <w:r w:rsidRPr="00B3569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A1B4C" w:rsidRPr="009463AE" w:rsidRDefault="002A1B4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A1B4C" w:rsidRDefault="002A1B4C" w:rsidP="0022049F">
    <w:pPr>
      <w:pStyle w:val="Footer"/>
      <w:jc w:val="center"/>
      <w:rPr>
        <w:lang w:val="bg-BG"/>
      </w:rPr>
    </w:pPr>
  </w:p>
  <w:p w:rsidR="002A1B4C" w:rsidRPr="009463AE" w:rsidRDefault="002A1B4C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B4C" w:rsidRDefault="002A1B4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2A1B4C" w:rsidRDefault="002A1B4C" w:rsidP="0022049F">
                <w:pPr>
                  <w:jc w:val="both"/>
                </w:pPr>
                <w:r w:rsidRPr="00B3569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A1B4C" w:rsidRPr="009463AE" w:rsidRDefault="002A1B4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A1B4C" w:rsidRDefault="002A1B4C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B4C" w:rsidRDefault="002A1B4C">
      <w:r>
        <w:separator/>
      </w:r>
    </w:p>
  </w:footnote>
  <w:footnote w:type="continuationSeparator" w:id="0">
    <w:p w:rsidR="002A1B4C" w:rsidRDefault="002A1B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B4C" w:rsidRPr="005B69F7" w:rsidRDefault="002A1B4C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2A1B4C" w:rsidRPr="005B69F7" w:rsidRDefault="002A1B4C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A1B4C" w:rsidRPr="003106F6" w:rsidRDefault="002A1B4C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A1B4C" w:rsidRPr="00ED1377" w:rsidRDefault="002A1B4C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CB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42DE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0ABE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7EB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1153"/>
    <w:rsid w:val="002947C4"/>
    <w:rsid w:val="002A01D5"/>
    <w:rsid w:val="002A1B4C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35E7"/>
    <w:rsid w:val="00324E6D"/>
    <w:rsid w:val="00337E0F"/>
    <w:rsid w:val="003448CF"/>
    <w:rsid w:val="00346F7F"/>
    <w:rsid w:val="00355537"/>
    <w:rsid w:val="00357DB5"/>
    <w:rsid w:val="00360A71"/>
    <w:rsid w:val="00364678"/>
    <w:rsid w:val="00364C31"/>
    <w:rsid w:val="00366F76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1A43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045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673C1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2456"/>
    <w:rsid w:val="00503E3B"/>
    <w:rsid w:val="005069E4"/>
    <w:rsid w:val="00512528"/>
    <w:rsid w:val="00513BA5"/>
    <w:rsid w:val="00516466"/>
    <w:rsid w:val="005204BB"/>
    <w:rsid w:val="00523EC7"/>
    <w:rsid w:val="00527C1A"/>
    <w:rsid w:val="00531E84"/>
    <w:rsid w:val="00543628"/>
    <w:rsid w:val="005452D7"/>
    <w:rsid w:val="00546FF4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3CF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943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12B6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09E6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B7C38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569A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5DAE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BF6B87"/>
    <w:rsid w:val="00C00F33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3759"/>
    <w:rsid w:val="00D44CD8"/>
    <w:rsid w:val="00D450FA"/>
    <w:rsid w:val="00D56837"/>
    <w:rsid w:val="00D57BBF"/>
    <w:rsid w:val="00D57F58"/>
    <w:rsid w:val="00D63FC0"/>
    <w:rsid w:val="00D643B5"/>
    <w:rsid w:val="00D70732"/>
    <w:rsid w:val="00D711A6"/>
    <w:rsid w:val="00D75B62"/>
    <w:rsid w:val="00D76D3A"/>
    <w:rsid w:val="00D77ABA"/>
    <w:rsid w:val="00D82F62"/>
    <w:rsid w:val="00D8478C"/>
    <w:rsid w:val="00D87EDE"/>
    <w:rsid w:val="00D90E42"/>
    <w:rsid w:val="00D92A95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3C97"/>
    <w:rsid w:val="00DC7263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67781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94B8F"/>
    <w:rsid w:val="00F96D94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Normal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C7263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15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632</Words>
  <Characters>3603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5</cp:revision>
  <cp:lastPrinted>2014-01-16T11:25:00Z</cp:lastPrinted>
  <dcterms:created xsi:type="dcterms:W3CDTF">2014-01-17T08:08:00Z</dcterms:created>
  <dcterms:modified xsi:type="dcterms:W3CDTF">2014-01-17T08:18:00Z</dcterms:modified>
</cp:coreProperties>
</file>